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C47FDB" w14:textId="77777777" w:rsidR="00B77D99" w:rsidRDefault="00B77D99" w:rsidP="00B77D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CLAYMOND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6469D8D0" w14:textId="77777777" w:rsidR="00B77D99" w:rsidRDefault="00B77D99" w:rsidP="00B77D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Frampton, Lincolnshire. Husbandman.</w:t>
      </w:r>
    </w:p>
    <w:p w14:paraId="4BAF7EC0" w14:textId="77777777" w:rsidR="00B77D99" w:rsidRDefault="00B77D99" w:rsidP="00B77D9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9E67C4" w14:textId="77777777" w:rsidR="00B77D99" w:rsidRDefault="00B77D99" w:rsidP="00B77D9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FF7FC7" w14:textId="77777777" w:rsidR="00B77D99" w:rsidRDefault="00B77D99" w:rsidP="00B77D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1477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Aleyn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brought a plaint of debt against him, Thomas London of</w:t>
      </w:r>
    </w:p>
    <w:p w14:paraId="55D5CA43" w14:textId="77777777" w:rsidR="00B77D99" w:rsidRDefault="00B77D99" w:rsidP="00B77D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Algerkirk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William Broun of </w:t>
      </w:r>
      <w:proofErr w:type="spellStart"/>
      <w:r>
        <w:rPr>
          <w:rFonts w:ascii="Times New Roman" w:hAnsi="Times New Roman" w:cs="Times New Roman"/>
          <w:sz w:val="24"/>
          <w:szCs w:val="24"/>
        </w:rPr>
        <w:t>Quadring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Mayns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</w:t>
      </w:r>
    </w:p>
    <w:p w14:paraId="05BD456F" w14:textId="77777777" w:rsidR="00B77D99" w:rsidRDefault="00B77D99" w:rsidP="00B77D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Swineshead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491D65AD" w14:textId="77777777" w:rsidR="00B77D99" w:rsidRDefault="00B77D99" w:rsidP="00B77D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07383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https://waalt.uh.edu/index.php/CP40/861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07D27A17" w14:textId="77777777" w:rsidR="00B77D99" w:rsidRDefault="00B77D99" w:rsidP="00B77D9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A26879" w14:textId="77777777" w:rsidR="00B77D99" w:rsidRDefault="00B77D99" w:rsidP="00B77D9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8EB290" w14:textId="77777777" w:rsidR="00B77D99" w:rsidRDefault="00B77D99" w:rsidP="00B77D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February 2022</w:t>
      </w:r>
    </w:p>
    <w:p w14:paraId="4EB23C4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392D7" w14:textId="77777777" w:rsidR="00B77D99" w:rsidRDefault="00B77D99" w:rsidP="009139A6">
      <w:r>
        <w:separator/>
      </w:r>
    </w:p>
  </w:endnote>
  <w:endnote w:type="continuationSeparator" w:id="0">
    <w:p w14:paraId="73BD21BD" w14:textId="77777777" w:rsidR="00B77D99" w:rsidRDefault="00B77D9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4D9F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5DC5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0944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04638" w14:textId="77777777" w:rsidR="00B77D99" w:rsidRDefault="00B77D99" w:rsidP="009139A6">
      <w:r>
        <w:separator/>
      </w:r>
    </w:p>
  </w:footnote>
  <w:footnote w:type="continuationSeparator" w:id="0">
    <w:p w14:paraId="2E74547F" w14:textId="77777777" w:rsidR="00B77D99" w:rsidRDefault="00B77D9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0BBD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8B5D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3664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D99"/>
    <w:rsid w:val="000666E0"/>
    <w:rsid w:val="002510B7"/>
    <w:rsid w:val="005C130B"/>
    <w:rsid w:val="00826F5C"/>
    <w:rsid w:val="009139A6"/>
    <w:rsid w:val="009448BB"/>
    <w:rsid w:val="00A3176C"/>
    <w:rsid w:val="00AE65F8"/>
    <w:rsid w:val="00B77D99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106D3E"/>
  <w15:chartTrackingRefBased/>
  <w15:docId w15:val="{E34796CB-3B2C-4D4B-84A9-4A69DE24F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77D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2022-02-11T19:06:00Z</dcterms:created>
  <dcterms:modified xsi:type="dcterms:W3CDTF">2022-02-11T19:07:00Z</dcterms:modified>
</cp:coreProperties>
</file>